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B72" w:rsidRDefault="00206B72" w:rsidP="00206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HENGSTECOTE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206B72" w:rsidRDefault="00206B72" w:rsidP="00206B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B72" w:rsidRDefault="00206B72" w:rsidP="00206B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B72" w:rsidRDefault="00206B72" w:rsidP="00206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the lands</w:t>
      </w:r>
    </w:p>
    <w:p w:rsidR="00206B72" w:rsidRDefault="00206B72" w:rsidP="00206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Hendor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06B72" w:rsidRDefault="00206B72" w:rsidP="00206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24-14)</w:t>
      </w:r>
    </w:p>
    <w:p w:rsidR="00206B72" w:rsidRDefault="00206B72" w:rsidP="00206B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B72" w:rsidRDefault="00206B72" w:rsidP="00206B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06B72" w:rsidRDefault="00206B72" w:rsidP="00206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2016</w:t>
      </w:r>
      <w:bookmarkStart w:id="0" w:name="_GoBack"/>
      <w:bookmarkEnd w:id="0"/>
    </w:p>
    <w:sectPr w:rsidR="00DD5B8A" w:rsidRPr="00206B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B72" w:rsidRDefault="00206B72" w:rsidP="00564E3C">
      <w:pPr>
        <w:spacing w:after="0" w:line="240" w:lineRule="auto"/>
      </w:pPr>
      <w:r>
        <w:separator/>
      </w:r>
    </w:p>
  </w:endnote>
  <w:endnote w:type="continuationSeparator" w:id="0">
    <w:p w:rsidR="00206B72" w:rsidRDefault="00206B7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06B72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B72" w:rsidRDefault="00206B72" w:rsidP="00564E3C">
      <w:pPr>
        <w:spacing w:after="0" w:line="240" w:lineRule="auto"/>
      </w:pPr>
      <w:r>
        <w:separator/>
      </w:r>
    </w:p>
  </w:footnote>
  <w:footnote w:type="continuationSeparator" w:id="0">
    <w:p w:rsidR="00206B72" w:rsidRDefault="00206B7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B72"/>
    <w:rsid w:val="00206B7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78E57"/>
  <w15:chartTrackingRefBased/>
  <w15:docId w15:val="{BCD4E76D-1990-4322-B1B7-65E0D4A9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2016-01-24T20:19:00Z</dcterms:created>
  <dcterms:modified xsi:type="dcterms:W3CDTF">2016-01-24T20:20:00Z</dcterms:modified>
</cp:coreProperties>
</file>